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1EBB0" w14:textId="77777777" w:rsidR="00D31F76" w:rsidRDefault="00D31F76" w:rsidP="00D31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Lady Margery de BURTON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181B6A2D" w14:textId="77777777" w:rsidR="00D31F76" w:rsidRDefault="00D31F76" w:rsidP="00D31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Tolethorpe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EC4EC67" w14:textId="77777777" w:rsidR="00D31F76" w:rsidRDefault="00D31F76" w:rsidP="00D31F76">
      <w:pPr>
        <w:rPr>
          <w:rFonts w:ascii="Times New Roman" w:hAnsi="Times New Roman" w:cs="Times New Roman"/>
          <w:sz w:val="24"/>
          <w:szCs w:val="24"/>
        </w:rPr>
      </w:pPr>
    </w:p>
    <w:p w14:paraId="13AE2421" w14:textId="77777777" w:rsidR="00D31F76" w:rsidRDefault="00D31F76" w:rsidP="00D31F76">
      <w:pPr>
        <w:rPr>
          <w:rFonts w:ascii="Times New Roman" w:hAnsi="Times New Roman" w:cs="Times New Roman"/>
          <w:sz w:val="24"/>
          <w:szCs w:val="24"/>
        </w:rPr>
      </w:pPr>
    </w:p>
    <w:p w14:paraId="1AACD172" w14:textId="77777777" w:rsidR="00D31F76" w:rsidRDefault="00D31F76" w:rsidP="00D31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Aug.1405</w:t>
      </w:r>
      <w:r>
        <w:rPr>
          <w:rFonts w:ascii="Times New Roman" w:hAnsi="Times New Roman" w:cs="Times New Roman"/>
          <w:sz w:val="24"/>
          <w:szCs w:val="24"/>
        </w:rPr>
        <w:tab/>
        <w:t>She was licensed for the private celebration of divine services.</w:t>
      </w:r>
    </w:p>
    <w:p w14:paraId="72EBB284" w14:textId="77777777" w:rsidR="00D31F76" w:rsidRDefault="00D31F76" w:rsidP="00D31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572C6352" w14:textId="77777777" w:rsidR="00D31F76" w:rsidRDefault="00D31F76" w:rsidP="00D31F76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p.41)</w:t>
      </w:r>
    </w:p>
    <w:p w14:paraId="5CEB13E2" w14:textId="77777777" w:rsidR="00D31F76" w:rsidRDefault="00D31F76" w:rsidP="00D31F76">
      <w:pPr>
        <w:rPr>
          <w:rFonts w:ascii="Times New Roman" w:hAnsi="Times New Roman" w:cs="Times New Roman"/>
          <w:sz w:val="24"/>
          <w:szCs w:val="24"/>
        </w:rPr>
      </w:pPr>
    </w:p>
    <w:p w14:paraId="4166AFCD" w14:textId="77777777" w:rsidR="00D31F76" w:rsidRDefault="00D31F76" w:rsidP="00D31F76">
      <w:pPr>
        <w:rPr>
          <w:rFonts w:ascii="Times New Roman" w:hAnsi="Times New Roman" w:cs="Times New Roman"/>
          <w:sz w:val="24"/>
          <w:szCs w:val="24"/>
        </w:rPr>
      </w:pPr>
    </w:p>
    <w:p w14:paraId="1B731820" w14:textId="77777777" w:rsidR="00D31F76" w:rsidRDefault="00D31F76" w:rsidP="00D31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2023</w:t>
      </w:r>
    </w:p>
    <w:p w14:paraId="2AE9733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9F465" w14:textId="77777777" w:rsidR="00D31F76" w:rsidRDefault="00D31F76" w:rsidP="009139A6">
      <w:r>
        <w:separator/>
      </w:r>
    </w:p>
  </w:endnote>
  <w:endnote w:type="continuationSeparator" w:id="0">
    <w:p w14:paraId="4034BCAA" w14:textId="77777777" w:rsidR="00D31F76" w:rsidRDefault="00D31F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F7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FC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0A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58C2D" w14:textId="77777777" w:rsidR="00D31F76" w:rsidRDefault="00D31F76" w:rsidP="009139A6">
      <w:r>
        <w:separator/>
      </w:r>
    </w:p>
  </w:footnote>
  <w:footnote w:type="continuationSeparator" w:id="0">
    <w:p w14:paraId="6F1FC4A6" w14:textId="77777777" w:rsidR="00D31F76" w:rsidRDefault="00D31F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95A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6BD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0A1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F7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31F7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419CC"/>
  <w15:chartTrackingRefBased/>
  <w15:docId w15:val="{D76A30D9-C797-4BC7-B646-FEEEFE0E2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F7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2023-06-04T18:56:00Z</dcterms:created>
  <dcterms:modified xsi:type="dcterms:W3CDTF">2023-06-04T18:57:00Z</dcterms:modified>
</cp:coreProperties>
</file>